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8A" w:rsidRDefault="00005F8A" w:rsidP="00F95A0A">
      <w:pPr>
        <w:ind w:left="9214" w:firstLine="146"/>
        <w:jc w:val="center"/>
        <w:rPr>
          <w:sz w:val="24"/>
          <w:szCs w:val="24"/>
        </w:rPr>
      </w:pPr>
    </w:p>
    <w:p w:rsidR="00B05074" w:rsidRDefault="00B05074" w:rsidP="00F95A0A">
      <w:pPr>
        <w:ind w:left="9214" w:firstLine="146"/>
        <w:jc w:val="center"/>
        <w:rPr>
          <w:sz w:val="24"/>
          <w:szCs w:val="24"/>
        </w:rPr>
      </w:pPr>
    </w:p>
    <w:p w:rsidR="000A1173" w:rsidRPr="00381419" w:rsidRDefault="00811CE7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230 576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B0507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1 604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145 79</w:t>
            </w:r>
            <w:r w:rsidR="00482825">
              <w:rPr>
                <w:sz w:val="16"/>
                <w:szCs w:val="16"/>
              </w:rPr>
              <w:t>1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0507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6</w:t>
            </w:r>
            <w:r w:rsidR="000F32A5">
              <w:rPr>
                <w:b/>
                <w:bCs/>
                <w:color w:val="000000"/>
                <w:sz w:val="16"/>
                <w:szCs w:val="16"/>
              </w:rPr>
              <w:t>17 507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0F32A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377 659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 </w:t>
            </w:r>
            <w:r w:rsidR="00F00074">
              <w:rPr>
                <w:b/>
                <w:sz w:val="16"/>
                <w:szCs w:val="16"/>
              </w:rPr>
              <w:t>9</w:t>
            </w:r>
            <w:r w:rsidR="008E1C64">
              <w:rPr>
                <w:b/>
                <w:sz w:val="16"/>
                <w:szCs w:val="16"/>
              </w:rPr>
              <w:t>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E1C6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5D" w:rsidRDefault="001A245D" w:rsidP="00F04F24">
      <w:r>
        <w:separator/>
      </w:r>
    </w:p>
  </w:endnote>
  <w:endnote w:type="continuationSeparator" w:id="1">
    <w:p w:rsidR="001A245D" w:rsidRDefault="001A245D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5D" w:rsidRDefault="001A245D" w:rsidP="00F04F24">
      <w:r>
        <w:separator/>
      </w:r>
    </w:p>
  </w:footnote>
  <w:footnote w:type="continuationSeparator" w:id="1">
    <w:p w:rsidR="001A245D" w:rsidRDefault="001A245D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699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73</cp:revision>
  <cp:lastPrinted>2021-12-23T09:41:00Z</cp:lastPrinted>
  <dcterms:created xsi:type="dcterms:W3CDTF">2020-06-09T12:06:00Z</dcterms:created>
  <dcterms:modified xsi:type="dcterms:W3CDTF">2022-06-14T11:04:00Z</dcterms:modified>
</cp:coreProperties>
</file>